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43A" w:rsidRPr="00171228" w:rsidRDefault="0064243A" w:rsidP="007B3452">
      <w:pPr>
        <w:spacing w:after="0" w:line="360" w:lineRule="exact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雅思英语</w:t>
      </w:r>
      <w:r>
        <w:rPr>
          <w:rFonts w:ascii="宋体" w:eastAsia="宋体" w:hAnsi="宋体"/>
          <w:b/>
          <w:sz w:val="32"/>
          <w:szCs w:val="32"/>
          <w:lang w:eastAsia="zh-CN"/>
        </w:rPr>
        <w:t>(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初级</w:t>
      </w:r>
      <w:r>
        <w:rPr>
          <w:rFonts w:ascii="宋体" w:eastAsia="宋体" w:hAnsi="宋体"/>
          <w:b/>
          <w:sz w:val="32"/>
          <w:szCs w:val="32"/>
          <w:lang w:eastAsia="zh-CN"/>
        </w:rPr>
        <w:t>1)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"/>
        <w:gridCol w:w="1338"/>
        <w:gridCol w:w="363"/>
        <w:gridCol w:w="610"/>
        <w:gridCol w:w="1488"/>
        <w:gridCol w:w="1624"/>
        <w:gridCol w:w="1520"/>
        <w:gridCol w:w="52"/>
        <w:gridCol w:w="584"/>
        <w:gridCol w:w="1081"/>
      </w:tblGrid>
      <w:tr w:rsidR="0064243A" w:rsidRPr="002E27E1" w:rsidTr="009F0216">
        <w:trPr>
          <w:trHeight w:val="340"/>
          <w:jc w:val="center"/>
        </w:trPr>
        <w:tc>
          <w:tcPr>
            <w:tcW w:w="4540" w:type="dxa"/>
            <w:gridSpan w:val="5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雅思英语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初级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1)</w:t>
            </w:r>
          </w:p>
        </w:tc>
        <w:tc>
          <w:tcPr>
            <w:tcW w:w="4861" w:type="dxa"/>
            <w:gridSpan w:val="5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64243A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Fundamental IELTS English 1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4540" w:type="dxa"/>
            <w:gridSpan w:val="5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1964"/>
              </w:smartTagPr>
              <w:r>
                <w:rPr>
                  <w:rFonts w:ascii="宋体" w:eastAsia="宋体" w:hAnsi="宋体"/>
                  <w:b/>
                  <w:sz w:val="21"/>
                  <w:szCs w:val="21"/>
                  <w:lang w:eastAsia="zh-CN"/>
                </w:rPr>
                <w:t>64/4/4</w:t>
              </w:r>
            </w:smartTag>
          </w:p>
        </w:tc>
        <w:tc>
          <w:tcPr>
            <w:tcW w:w="4861" w:type="dxa"/>
            <w:gridSpan w:val="5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64243A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高中英语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4540" w:type="dxa"/>
            <w:gridSpan w:val="5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4-19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3-4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节；周四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9-10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61" w:type="dxa"/>
            <w:gridSpan w:val="5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松山湖校区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6F-301;6E-305</w:t>
            </w:r>
          </w:p>
        </w:tc>
      </w:tr>
      <w:tr w:rsidR="0064243A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机器人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1-4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64243A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文传学院</w:t>
            </w:r>
          </w:p>
        </w:tc>
      </w:tr>
      <w:tr w:rsidR="0064243A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刘萍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讲师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4540" w:type="dxa"/>
            <w:gridSpan w:val="5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15999823800</w:t>
            </w:r>
          </w:p>
        </w:tc>
        <w:tc>
          <w:tcPr>
            <w:tcW w:w="4861" w:type="dxa"/>
            <w:gridSpan w:val="5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kiilulp@163.com</w:t>
            </w:r>
          </w:p>
        </w:tc>
      </w:tr>
      <w:tr w:rsidR="0064243A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0C6E6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通过面对面答疑，或通过云班课、“批改网”、班级微信群、</w:t>
            </w:r>
            <w:r w:rsidRPr="000C6E6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Q</w:t>
            </w:r>
            <w:r w:rsidRPr="000C6E6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群、电子邮件、电话等方式答疑，时间和地点可以灵活处理。</w:t>
            </w:r>
          </w:p>
        </w:tc>
      </w:tr>
      <w:tr w:rsidR="0064243A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64243A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4243A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使用教材：《剑桥雅思初级教程》，浙江教育出版社；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IELTS English 4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Cambridge ESOL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Cambridge University Press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；</w:t>
            </w:r>
          </w:p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《雅思考试官方指南》；《剑桥雅思语法精讲精练》；《新东方雅思词汇联想记忆法》；《雅思基础训练（听力）》；《雅思基础训练（阅读）》；《雅思基础训练（写作）》；《雅思基础训练（口语）》。</w:t>
            </w:r>
          </w:p>
        </w:tc>
      </w:tr>
      <w:tr w:rsidR="0064243A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4243A" w:rsidRPr="006A5815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：《雅思英语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初级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1)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》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课程是面向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机器人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专业学生的一门必修课。该课程以外语教学理论为指导，以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雅思考试听力、阅读、写作和口语四个部分的备考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为主要内容，并集多种教学模式和教学手段为一体的教学体系，其目的在于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以雅思考试英语程度为标准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学生英语听、说、读、写的综合能力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，同时增强其自主学习能力，提高综合文化素养，以适应我国社会发展和国际交流的需要。</w:t>
            </w:r>
          </w:p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本课程教学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以雅思考试四个部分的应试技巧和解题方法为基础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并将英语语言基础知识贯穿其中。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旨在培养学生较扎实的英语语言基础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较强的英语综合运用能力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和批判性思维方式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，提升学生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雅思考试应试能力，并达到与国际社会普遍认同的英语应用能力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64243A" w:rsidRPr="00917C66" w:rsidTr="009F0216">
        <w:trPr>
          <w:trHeight w:val="2920"/>
          <w:jc w:val="center"/>
        </w:trPr>
        <w:tc>
          <w:tcPr>
            <w:tcW w:w="6164" w:type="dxa"/>
            <w:gridSpan w:val="6"/>
          </w:tcPr>
          <w:p w:rsidR="0064243A" w:rsidRPr="00917C66" w:rsidRDefault="0064243A" w:rsidP="0064243A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64243A" w:rsidRPr="00917C66" w:rsidRDefault="0064243A" w:rsidP="0064243A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夯实学生的语言基本功。</w:t>
            </w:r>
          </w:p>
          <w:p w:rsidR="0064243A" w:rsidRPr="006A5815" w:rsidRDefault="0064243A" w:rsidP="0064243A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6A5815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培养学生英语综合应用能力，</w:t>
            </w:r>
            <w:r w:rsidRPr="006A581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.</w:t>
            </w:r>
          </w:p>
          <w:p w:rsidR="0064243A" w:rsidRDefault="0064243A" w:rsidP="0064243A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6A5815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培养学生雅思考试解题技巧和应试能力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  <w:p w:rsidR="0064243A" w:rsidRPr="006A5815" w:rsidRDefault="0064243A" w:rsidP="0064243A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6A581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培养学生问题意识和批判性思维能力。</w:t>
            </w:r>
          </w:p>
          <w:p w:rsidR="0064243A" w:rsidRPr="006A5815" w:rsidRDefault="0064243A" w:rsidP="0064243A">
            <w:pPr>
              <w:tabs>
                <w:tab w:val="left" w:pos="1440"/>
              </w:tabs>
              <w:spacing w:after="0" w:line="360" w:lineRule="exact"/>
              <w:ind w:firstLineChars="200" w:firstLine="3168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6A581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6A581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正面引导学生，培养自主学习和自我管理的能力。</w:t>
            </w:r>
          </w:p>
          <w:p w:rsidR="0064243A" w:rsidRPr="00917C66" w:rsidRDefault="0064243A" w:rsidP="007B3452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237" w:type="dxa"/>
            <w:gridSpan w:val="4"/>
          </w:tcPr>
          <w:p w:rsidR="0064243A" w:rsidRPr="00917C66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）：</w:t>
            </w:r>
          </w:p>
          <w:p w:rsidR="0064243A" w:rsidRPr="00917C66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64243A" w:rsidRPr="00917C66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64243A" w:rsidRPr="00917C66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64243A" w:rsidRDefault="0064243A" w:rsidP="007B34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64243A" w:rsidRPr="00917C66" w:rsidRDefault="0064243A" w:rsidP="00697B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64243A" w:rsidRPr="00917C66" w:rsidRDefault="0064243A" w:rsidP="00697B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64243A" w:rsidRPr="00917C66" w:rsidRDefault="0064243A" w:rsidP="00697B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64243A" w:rsidRPr="00917C66" w:rsidRDefault="0064243A" w:rsidP="00697B52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64243A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64243A" w:rsidRPr="002E27E1" w:rsidRDefault="0064243A" w:rsidP="007B3452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64243A" w:rsidRPr="002E27E1" w:rsidRDefault="0064243A" w:rsidP="007B3452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0" w:type="dxa"/>
            <w:tcMar>
              <w:left w:w="28" w:type="dxa"/>
              <w:right w:w="28" w:type="dxa"/>
            </w:tcMar>
            <w:vAlign w:val="center"/>
          </w:tcPr>
          <w:p w:rsidR="0064243A" w:rsidRPr="002E27E1" w:rsidRDefault="0064243A" w:rsidP="007B3452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32" w:type="dxa"/>
            <w:gridSpan w:val="3"/>
            <w:tcMar>
              <w:left w:w="28" w:type="dxa"/>
              <w:right w:w="28" w:type="dxa"/>
            </w:tcMar>
            <w:vAlign w:val="center"/>
          </w:tcPr>
          <w:p w:rsidR="0064243A" w:rsidRPr="002E27E1" w:rsidRDefault="0064243A" w:rsidP="007B3452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36" w:type="dxa"/>
            <w:gridSpan w:val="2"/>
            <w:tcMar>
              <w:left w:w="28" w:type="dxa"/>
              <w:right w:w="28" w:type="dxa"/>
            </w:tcMar>
            <w:vAlign w:val="center"/>
          </w:tcPr>
          <w:p w:rsidR="0064243A" w:rsidRPr="002E27E1" w:rsidRDefault="0064243A" w:rsidP="007B3452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1" w:type="dxa"/>
            <w:tcMar>
              <w:left w:w="28" w:type="dxa"/>
              <w:right w:w="28" w:type="dxa"/>
            </w:tcMar>
            <w:vAlign w:val="center"/>
          </w:tcPr>
          <w:p w:rsidR="0064243A" w:rsidRPr="002E27E1" w:rsidRDefault="0064243A" w:rsidP="007B3452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ind w:left="4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雅思考试简介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</w:t>
            </w:r>
          </w:p>
        </w:tc>
        <w:tc>
          <w:tcPr>
            <w:tcW w:w="610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32" w:type="dxa"/>
            <w:gridSpan w:val="3"/>
            <w:vAlign w:val="center"/>
          </w:tcPr>
          <w:p w:rsidR="0064243A" w:rsidRDefault="0064243A" w:rsidP="007B3452">
            <w:pPr>
              <w:numPr>
                <w:ilvl w:val="0"/>
                <w:numId w:val="4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雅思考试基本情况介绍</w:t>
            </w:r>
          </w:p>
          <w:p w:rsidR="0064243A" w:rsidRPr="002E27E1" w:rsidRDefault="0064243A" w:rsidP="007B3452">
            <w:pPr>
              <w:numPr>
                <w:ilvl w:val="0"/>
                <w:numId w:val="4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本课程总体安排</w:t>
            </w:r>
          </w:p>
        </w:tc>
        <w:tc>
          <w:tcPr>
            <w:tcW w:w="636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做好预习、查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生词、完成导读部分练习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5-6</w:t>
            </w:r>
          </w:p>
        </w:tc>
        <w:tc>
          <w:tcPr>
            <w:tcW w:w="1701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 1 Great places to be</w:t>
            </w:r>
          </w:p>
        </w:tc>
        <w:tc>
          <w:tcPr>
            <w:tcW w:w="610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32" w:type="dxa"/>
            <w:gridSpan w:val="3"/>
            <w:vAlign w:val="center"/>
          </w:tcPr>
          <w:p w:rsidR="0064243A" w:rsidRDefault="0064243A" w:rsidP="007B3452">
            <w:pPr>
              <w:numPr>
                <w:ilvl w:val="0"/>
                <w:numId w:val="5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The world’s friendliest city</w:t>
            </w:r>
          </w:p>
          <w:p w:rsidR="0064243A" w:rsidRDefault="0064243A" w:rsidP="007B3452">
            <w:pPr>
              <w:numPr>
                <w:ilvl w:val="0"/>
                <w:numId w:val="5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Booking a holiday apartment</w:t>
            </w:r>
          </w:p>
          <w:p w:rsidR="0064243A" w:rsidRDefault="0064243A" w:rsidP="007B3452">
            <w:pPr>
              <w:numPr>
                <w:ilvl w:val="0"/>
                <w:numId w:val="5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口语：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answering questions about yourself; giving exact details; expressing likes and dislikes</w:t>
            </w:r>
          </w:p>
          <w:p w:rsidR="0064243A" w:rsidRPr="002E27E1" w:rsidRDefault="0064243A" w:rsidP="007B3452">
            <w:pPr>
              <w:numPr>
                <w:ilvl w:val="0"/>
                <w:numId w:val="5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describe pie chart and bar chart</w:t>
            </w:r>
          </w:p>
        </w:tc>
        <w:tc>
          <w:tcPr>
            <w:tcW w:w="636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完成练习册上对应习题；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完成一篇柱状图写作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7-9</w:t>
            </w:r>
          </w:p>
        </w:tc>
        <w:tc>
          <w:tcPr>
            <w:tcW w:w="1701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 2 People’s Lives</w:t>
            </w:r>
          </w:p>
        </w:tc>
        <w:tc>
          <w:tcPr>
            <w:tcW w:w="610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4632" w:type="dxa"/>
            <w:gridSpan w:val="3"/>
            <w:vAlign w:val="center"/>
          </w:tcPr>
          <w:p w:rsidR="0064243A" w:rsidRDefault="0064243A" w:rsidP="007B3452">
            <w:pPr>
              <w:numPr>
                <w:ilvl w:val="0"/>
                <w:numId w:val="6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Freya Stark, explorer and writer</w:t>
            </w:r>
          </w:p>
          <w:p w:rsidR="0064243A" w:rsidRDefault="0064243A" w:rsidP="007B3452">
            <w:pPr>
              <w:numPr>
                <w:ilvl w:val="0"/>
                <w:numId w:val="6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: Finding a travelling companion</w:t>
            </w:r>
          </w:p>
          <w:p w:rsidR="0064243A" w:rsidRDefault="0064243A" w:rsidP="007B3452">
            <w:pPr>
              <w:numPr>
                <w:ilvl w:val="0"/>
                <w:numId w:val="6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口语：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Correcting mistakes; giving reasons, results or consequences with because and so</w:t>
            </w:r>
          </w:p>
          <w:p w:rsidR="0064243A" w:rsidRPr="002E27E1" w:rsidRDefault="0064243A" w:rsidP="007B3452">
            <w:pPr>
              <w:numPr>
                <w:ilvl w:val="0"/>
                <w:numId w:val="6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Discussing advantages and disadvantages; writing an introduction; opening paragraphs</w:t>
            </w:r>
          </w:p>
        </w:tc>
        <w:tc>
          <w:tcPr>
            <w:tcW w:w="636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完成练习册上对应习题；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完成开头段落写作练习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1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610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32" w:type="dxa"/>
            <w:gridSpan w:val="3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测试学生前期学习情况。</w:t>
            </w:r>
          </w:p>
        </w:tc>
        <w:tc>
          <w:tcPr>
            <w:tcW w:w="636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59F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学生独立完成</w:t>
            </w:r>
          </w:p>
        </w:tc>
        <w:tc>
          <w:tcPr>
            <w:tcW w:w="108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11-12</w:t>
            </w:r>
          </w:p>
        </w:tc>
        <w:tc>
          <w:tcPr>
            <w:tcW w:w="1701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 3 Getting from A to B</w:t>
            </w:r>
          </w:p>
        </w:tc>
        <w:tc>
          <w:tcPr>
            <w:tcW w:w="610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32" w:type="dxa"/>
            <w:gridSpan w:val="3"/>
            <w:vAlign w:val="center"/>
          </w:tcPr>
          <w:p w:rsidR="0064243A" w:rsidRDefault="0064243A" w:rsidP="007B3452">
            <w:pPr>
              <w:numPr>
                <w:ilvl w:val="0"/>
                <w:numId w:val="7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The electric revolution</w:t>
            </w:r>
          </w:p>
          <w:p w:rsidR="0064243A" w:rsidRDefault="0064243A" w:rsidP="007B3452">
            <w:pPr>
              <w:numPr>
                <w:ilvl w:val="0"/>
                <w:numId w:val="7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A ship’s information</w:t>
            </w:r>
          </w:p>
          <w:p w:rsidR="0064243A" w:rsidRDefault="0064243A" w:rsidP="007B3452">
            <w:pPr>
              <w:numPr>
                <w:ilvl w:val="0"/>
                <w:numId w:val="7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口语：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Understanding the task; structuring the talk; introducing points; ending the talk; using discourse markers</w:t>
            </w:r>
          </w:p>
          <w:p w:rsidR="0064243A" w:rsidRPr="002E27E1" w:rsidRDefault="0064243A" w:rsidP="007B3452">
            <w:pPr>
              <w:numPr>
                <w:ilvl w:val="0"/>
                <w:numId w:val="7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describing tables and charts</w:t>
            </w:r>
          </w:p>
        </w:tc>
        <w:tc>
          <w:tcPr>
            <w:tcW w:w="636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完成练习册上对应习题；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完成一篇表格写作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13-14</w:t>
            </w:r>
          </w:p>
        </w:tc>
        <w:tc>
          <w:tcPr>
            <w:tcW w:w="1701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雅思听力（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  <w:r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</w:t>
            </w:r>
          </w:p>
        </w:tc>
        <w:tc>
          <w:tcPr>
            <w:tcW w:w="610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8     </w:t>
            </w:r>
          </w:p>
        </w:tc>
        <w:tc>
          <w:tcPr>
            <w:tcW w:w="4632" w:type="dxa"/>
            <w:gridSpan w:val="3"/>
            <w:vAlign w:val="center"/>
          </w:tcPr>
          <w:p w:rsidR="0064243A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雅思听力考试基本情况介绍</w:t>
            </w:r>
          </w:p>
          <w:p w:rsidR="0064243A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2.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雅思听力高分策略</w:t>
            </w:r>
          </w:p>
          <w:p w:rsidR="0064243A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3.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雅思听力考试评分标准</w:t>
            </w:r>
          </w:p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4.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个人信息表格题解题策略</w:t>
            </w:r>
          </w:p>
        </w:tc>
        <w:tc>
          <w:tcPr>
            <w:tcW w:w="636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234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做好预习、查生词、完成导读部分练习；在课堂上跟随老师完成课文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</w:t>
            </w:r>
            <w:r w:rsidRPr="002A234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及相关练习。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完成剑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指定听力练习。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15-16</w:t>
            </w:r>
          </w:p>
        </w:tc>
        <w:tc>
          <w:tcPr>
            <w:tcW w:w="1701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雅思听力（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  <w:r w:rsidRPr="003418F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</w:t>
            </w:r>
          </w:p>
        </w:tc>
        <w:tc>
          <w:tcPr>
            <w:tcW w:w="610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8     </w:t>
            </w:r>
          </w:p>
        </w:tc>
        <w:tc>
          <w:tcPr>
            <w:tcW w:w="4632" w:type="dxa"/>
            <w:gridSpan w:val="3"/>
            <w:vAlign w:val="center"/>
          </w:tcPr>
          <w:p w:rsidR="0064243A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填空题解题策略</w:t>
            </w:r>
          </w:p>
          <w:p w:rsidR="0064243A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2.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地图题解题策略</w:t>
            </w:r>
          </w:p>
          <w:p w:rsidR="0064243A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3.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选择题解题策略</w:t>
            </w:r>
          </w:p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4.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配对题解题策略</w:t>
            </w:r>
          </w:p>
        </w:tc>
        <w:tc>
          <w:tcPr>
            <w:tcW w:w="636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A234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做好预习、查生词、完成导读部分练习；在课堂上跟随老师完成课文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</w:t>
            </w:r>
            <w:r w:rsidRPr="002A234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及相关练习。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完成剑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指定听力练习。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17-18</w:t>
            </w:r>
          </w:p>
        </w:tc>
        <w:tc>
          <w:tcPr>
            <w:tcW w:w="1701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 4 It was all new once</w:t>
            </w:r>
          </w:p>
        </w:tc>
        <w:tc>
          <w:tcPr>
            <w:tcW w:w="610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32" w:type="dxa"/>
            <w:gridSpan w:val="3"/>
            <w:vAlign w:val="center"/>
          </w:tcPr>
          <w:p w:rsidR="0064243A" w:rsidRDefault="0064243A" w:rsidP="007B3452">
            <w:pPr>
              <w:numPr>
                <w:ilvl w:val="0"/>
                <w:numId w:val="8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Air conditioning</w:t>
            </w:r>
          </w:p>
          <w:p w:rsidR="0064243A" w:rsidRDefault="0064243A" w:rsidP="007B3452">
            <w:pPr>
              <w:numPr>
                <w:ilvl w:val="0"/>
                <w:numId w:val="8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At an exhibition</w:t>
            </w:r>
          </w:p>
          <w:p w:rsidR="0064243A" w:rsidRDefault="0064243A" w:rsidP="007B3452">
            <w:pPr>
              <w:numPr>
                <w:ilvl w:val="0"/>
                <w:numId w:val="8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口语：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writing notes; giving reasons, examples and consequences with because, so, for example, for instance</w:t>
            </w:r>
          </w:p>
          <w:p w:rsidR="0064243A" w:rsidRPr="002E27E1" w:rsidRDefault="0064243A" w:rsidP="007B3452">
            <w:pPr>
              <w:numPr>
                <w:ilvl w:val="0"/>
                <w:numId w:val="8"/>
              </w:num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写作：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To what extend do you agree or disagree?; brainstorming ideas; avoiding irrelevance</w:t>
            </w:r>
          </w:p>
        </w:tc>
        <w:tc>
          <w:tcPr>
            <w:tcW w:w="636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完成练习册上对应习题；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完成段落统一性写作练习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74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1701" w:type="dxa"/>
            <w:gridSpan w:val="2"/>
            <w:vAlign w:val="center"/>
          </w:tcPr>
          <w:p w:rsidR="0064243A" w:rsidRPr="00D95744" w:rsidRDefault="0064243A" w:rsidP="007B3452">
            <w:pPr>
              <w:spacing w:after="0" w:line="360" w:lineRule="exact"/>
              <w:ind w:right="105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610" w:type="dxa"/>
            <w:vAlign w:val="center"/>
          </w:tcPr>
          <w:p w:rsidR="0064243A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32" w:type="dxa"/>
            <w:gridSpan w:val="3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对本学期学习内容进行系统化的回顾</w:t>
            </w:r>
          </w:p>
        </w:tc>
        <w:tc>
          <w:tcPr>
            <w:tcW w:w="636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学生提问，老师答疑</w:t>
            </w:r>
          </w:p>
        </w:tc>
        <w:tc>
          <w:tcPr>
            <w:tcW w:w="108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2442" w:type="dxa"/>
            <w:gridSpan w:val="3"/>
            <w:vAlign w:val="center"/>
          </w:tcPr>
          <w:p w:rsidR="0064243A" w:rsidRPr="002E27E1" w:rsidRDefault="0064243A" w:rsidP="007B3452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0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64</w:t>
            </w:r>
          </w:p>
        </w:tc>
        <w:tc>
          <w:tcPr>
            <w:tcW w:w="4632" w:type="dxa"/>
            <w:gridSpan w:val="3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36" w:type="dxa"/>
            <w:gridSpan w:val="2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4243A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57" w:type="dxa"/>
            <w:gridSpan w:val="6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65" w:type="dxa"/>
            <w:gridSpan w:val="2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考勤</w:t>
            </w:r>
          </w:p>
        </w:tc>
        <w:tc>
          <w:tcPr>
            <w:tcW w:w="5657" w:type="dxa"/>
            <w:gridSpan w:val="6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不迟到、不早退、不旷课</w:t>
            </w:r>
          </w:p>
        </w:tc>
        <w:tc>
          <w:tcPr>
            <w:tcW w:w="1665" w:type="dxa"/>
            <w:gridSpan w:val="2"/>
            <w:vAlign w:val="center"/>
          </w:tcPr>
          <w:p w:rsidR="0064243A" w:rsidRPr="002E27E1" w:rsidRDefault="0064243A" w:rsidP="0064243A">
            <w:pPr>
              <w:snapToGrid w:val="0"/>
              <w:spacing w:after="0" w:line="360" w:lineRule="exact"/>
              <w:ind w:firstLineChars="10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0.1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5657" w:type="dxa"/>
            <w:gridSpan w:val="6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课前准备充分，课堂积极参与</w:t>
            </w:r>
          </w:p>
        </w:tc>
        <w:tc>
          <w:tcPr>
            <w:tcW w:w="1665" w:type="dxa"/>
            <w:gridSpan w:val="2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0.1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5657" w:type="dxa"/>
            <w:gridSpan w:val="6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及时完成作业，</w:t>
            </w: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抄袭以零分处理</w:t>
            </w:r>
            <w:r w:rsidRPr="0014231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含听写、写作、练习</w:t>
            </w:r>
            <w:r w:rsidRPr="0014231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665" w:type="dxa"/>
            <w:gridSpan w:val="2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0.1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5657" w:type="dxa"/>
            <w:gridSpan w:val="6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检查学生前期学习基本情况</w:t>
            </w:r>
          </w:p>
        </w:tc>
        <w:tc>
          <w:tcPr>
            <w:tcW w:w="1665" w:type="dxa"/>
            <w:gridSpan w:val="2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0.2</w:t>
            </w:r>
          </w:p>
        </w:tc>
      </w:tr>
      <w:tr w:rsidR="0064243A" w:rsidRPr="002E27E1" w:rsidTr="009F0216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657" w:type="dxa"/>
            <w:gridSpan w:val="6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157F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根据评分标准评定</w:t>
            </w:r>
          </w:p>
        </w:tc>
        <w:tc>
          <w:tcPr>
            <w:tcW w:w="1665" w:type="dxa"/>
            <w:gridSpan w:val="2"/>
            <w:vAlign w:val="center"/>
          </w:tcPr>
          <w:p w:rsidR="0064243A" w:rsidRPr="002E27E1" w:rsidRDefault="0064243A" w:rsidP="007B3452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0.5</w:t>
            </w:r>
          </w:p>
        </w:tc>
      </w:tr>
      <w:tr w:rsidR="0064243A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4243A" w:rsidRPr="00735FDE" w:rsidRDefault="0064243A" w:rsidP="007B3452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64243A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64243A" w:rsidRPr="002E27E1" w:rsidRDefault="0064243A" w:rsidP="007B3452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64243A" w:rsidRDefault="0064243A" w:rsidP="0064243A">
            <w:pPr>
              <w:spacing w:after="0" w:line="360" w:lineRule="exact"/>
              <w:ind w:firstLineChars="27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4243A" w:rsidRPr="002E27E1" w:rsidRDefault="0064243A" w:rsidP="0064243A">
            <w:pPr>
              <w:spacing w:after="0" w:line="360" w:lineRule="exact"/>
              <w:ind w:firstLineChars="27" w:firstLine="3168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4243A" w:rsidRPr="002E27E1" w:rsidRDefault="0064243A" w:rsidP="0064243A">
            <w:pPr>
              <w:spacing w:after="0" w:line="360" w:lineRule="exact"/>
              <w:ind w:firstLineChars="450" w:firstLine="316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64243A" w:rsidRPr="002E27E1" w:rsidRDefault="0064243A" w:rsidP="007B3452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4243A" w:rsidRPr="002E27E1" w:rsidRDefault="0064243A" w:rsidP="007B3452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4243A" w:rsidRPr="002E27E1" w:rsidRDefault="0064243A" w:rsidP="007B3452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64243A" w:rsidRPr="002E27E1" w:rsidRDefault="0064243A" w:rsidP="007B3452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64243A" w:rsidRDefault="0064243A" w:rsidP="0064243A">
      <w:pPr>
        <w:spacing w:after="0"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64243A" w:rsidRDefault="0064243A" w:rsidP="00697B52">
      <w:pPr>
        <w:spacing w:after="0"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64243A" w:rsidRDefault="0064243A" w:rsidP="00697B52">
      <w:pPr>
        <w:spacing w:after="0" w:line="360" w:lineRule="exact"/>
        <w:ind w:left="31680" w:hangingChars="350" w:firstLine="316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64243A" w:rsidRPr="00785779" w:rsidRDefault="0064243A" w:rsidP="007B3452">
      <w:pPr>
        <w:spacing w:after="0"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64243A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43A" w:rsidRDefault="0064243A" w:rsidP="00896971">
      <w:pPr>
        <w:spacing w:after="0"/>
      </w:pPr>
      <w:r>
        <w:separator/>
      </w:r>
    </w:p>
  </w:endnote>
  <w:endnote w:type="continuationSeparator" w:id="0">
    <w:p w:rsidR="0064243A" w:rsidRDefault="0064243A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??朢痽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43A" w:rsidRDefault="0064243A" w:rsidP="00896971">
      <w:pPr>
        <w:spacing w:after="0"/>
      </w:pPr>
      <w:r>
        <w:separator/>
      </w:r>
    </w:p>
  </w:footnote>
  <w:footnote w:type="continuationSeparator" w:id="0">
    <w:p w:rsidR="0064243A" w:rsidRDefault="0064243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F7682"/>
    <w:multiLevelType w:val="hybridMultilevel"/>
    <w:tmpl w:val="72E2D5C0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33637F3"/>
    <w:multiLevelType w:val="hybridMultilevel"/>
    <w:tmpl w:val="809E8D0C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4">
    <w:nsid w:val="344F672A"/>
    <w:multiLevelType w:val="hybridMultilevel"/>
    <w:tmpl w:val="294A7E3A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433F031D"/>
    <w:multiLevelType w:val="hybridMultilevel"/>
    <w:tmpl w:val="8270803A"/>
    <w:lvl w:ilvl="0" w:tplc="19F06D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7">
    <w:nsid w:val="6A5B7B5E"/>
    <w:multiLevelType w:val="hybridMultilevel"/>
    <w:tmpl w:val="3D185442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03D82"/>
    <w:rsid w:val="000041EE"/>
    <w:rsid w:val="00053E4F"/>
    <w:rsid w:val="00061F27"/>
    <w:rsid w:val="0006698D"/>
    <w:rsid w:val="00075169"/>
    <w:rsid w:val="00087B74"/>
    <w:rsid w:val="000B2662"/>
    <w:rsid w:val="000B626E"/>
    <w:rsid w:val="000C2D4A"/>
    <w:rsid w:val="000C6E6E"/>
    <w:rsid w:val="000D2EBD"/>
    <w:rsid w:val="000E0AE8"/>
    <w:rsid w:val="0014027E"/>
    <w:rsid w:val="00142315"/>
    <w:rsid w:val="00155E5A"/>
    <w:rsid w:val="00166BC4"/>
    <w:rsid w:val="00171228"/>
    <w:rsid w:val="00173269"/>
    <w:rsid w:val="001B31E9"/>
    <w:rsid w:val="001D28E8"/>
    <w:rsid w:val="001D7954"/>
    <w:rsid w:val="001E21AE"/>
    <w:rsid w:val="001F20BC"/>
    <w:rsid w:val="002111AE"/>
    <w:rsid w:val="00227119"/>
    <w:rsid w:val="00270310"/>
    <w:rsid w:val="00271F37"/>
    <w:rsid w:val="002A234F"/>
    <w:rsid w:val="002D557D"/>
    <w:rsid w:val="002E1679"/>
    <w:rsid w:val="002E27E1"/>
    <w:rsid w:val="003044FA"/>
    <w:rsid w:val="003418FD"/>
    <w:rsid w:val="0037561C"/>
    <w:rsid w:val="00394A97"/>
    <w:rsid w:val="003B4737"/>
    <w:rsid w:val="003C66D8"/>
    <w:rsid w:val="003E66A6"/>
    <w:rsid w:val="00414FC8"/>
    <w:rsid w:val="00454534"/>
    <w:rsid w:val="00457E42"/>
    <w:rsid w:val="00471CA5"/>
    <w:rsid w:val="00495D72"/>
    <w:rsid w:val="004B3994"/>
    <w:rsid w:val="004B59F4"/>
    <w:rsid w:val="004D29DE"/>
    <w:rsid w:val="004D44E8"/>
    <w:rsid w:val="004E0481"/>
    <w:rsid w:val="004E7804"/>
    <w:rsid w:val="005639AB"/>
    <w:rsid w:val="00571C40"/>
    <w:rsid w:val="005911D3"/>
    <w:rsid w:val="005D6823"/>
    <w:rsid w:val="005F174F"/>
    <w:rsid w:val="005F1A5D"/>
    <w:rsid w:val="0063410F"/>
    <w:rsid w:val="0064243A"/>
    <w:rsid w:val="0065651C"/>
    <w:rsid w:val="00697B52"/>
    <w:rsid w:val="006A45E2"/>
    <w:rsid w:val="006A5815"/>
    <w:rsid w:val="006D6C6A"/>
    <w:rsid w:val="00735FDE"/>
    <w:rsid w:val="00770F0D"/>
    <w:rsid w:val="007715AC"/>
    <w:rsid w:val="00776AF2"/>
    <w:rsid w:val="00785779"/>
    <w:rsid w:val="007A05A9"/>
    <w:rsid w:val="007A154B"/>
    <w:rsid w:val="007B3452"/>
    <w:rsid w:val="007B53C0"/>
    <w:rsid w:val="008147FF"/>
    <w:rsid w:val="00815F78"/>
    <w:rsid w:val="008512DF"/>
    <w:rsid w:val="00855020"/>
    <w:rsid w:val="00885EED"/>
    <w:rsid w:val="00892ADC"/>
    <w:rsid w:val="00896971"/>
    <w:rsid w:val="008F6642"/>
    <w:rsid w:val="009124ED"/>
    <w:rsid w:val="009157F8"/>
    <w:rsid w:val="00917C66"/>
    <w:rsid w:val="00925655"/>
    <w:rsid w:val="009349EE"/>
    <w:rsid w:val="00981983"/>
    <w:rsid w:val="00996DA0"/>
    <w:rsid w:val="009A2B5C"/>
    <w:rsid w:val="009B3C62"/>
    <w:rsid w:val="009B3EAE"/>
    <w:rsid w:val="009C3354"/>
    <w:rsid w:val="009D3079"/>
    <w:rsid w:val="009F0216"/>
    <w:rsid w:val="00A0076B"/>
    <w:rsid w:val="00A043B8"/>
    <w:rsid w:val="00A4187A"/>
    <w:rsid w:val="00A84D68"/>
    <w:rsid w:val="00A85774"/>
    <w:rsid w:val="00AA199F"/>
    <w:rsid w:val="00AB00C2"/>
    <w:rsid w:val="00AC74DD"/>
    <w:rsid w:val="00AD2EE0"/>
    <w:rsid w:val="00AE48DD"/>
    <w:rsid w:val="00B05FEC"/>
    <w:rsid w:val="00BA24C9"/>
    <w:rsid w:val="00BB35F5"/>
    <w:rsid w:val="00BB7141"/>
    <w:rsid w:val="00C33869"/>
    <w:rsid w:val="00C41D05"/>
    <w:rsid w:val="00C479CB"/>
    <w:rsid w:val="00C5389D"/>
    <w:rsid w:val="00C705DD"/>
    <w:rsid w:val="00C76FA2"/>
    <w:rsid w:val="00CA1AB8"/>
    <w:rsid w:val="00CC4A46"/>
    <w:rsid w:val="00CC6E2F"/>
    <w:rsid w:val="00CD2F8F"/>
    <w:rsid w:val="00D004EE"/>
    <w:rsid w:val="00D3333D"/>
    <w:rsid w:val="00D45246"/>
    <w:rsid w:val="00D62B41"/>
    <w:rsid w:val="00D95744"/>
    <w:rsid w:val="00DB2362"/>
    <w:rsid w:val="00DB45CF"/>
    <w:rsid w:val="00DB5724"/>
    <w:rsid w:val="00DB7E42"/>
    <w:rsid w:val="00DC19E7"/>
    <w:rsid w:val="00DF5C03"/>
    <w:rsid w:val="00E0505F"/>
    <w:rsid w:val="00E413E8"/>
    <w:rsid w:val="00E53E23"/>
    <w:rsid w:val="00E703ED"/>
    <w:rsid w:val="00EC2295"/>
    <w:rsid w:val="00ED3FCA"/>
    <w:rsid w:val="00EE1E2B"/>
    <w:rsid w:val="00EF1030"/>
    <w:rsid w:val="00EF54C4"/>
    <w:rsid w:val="00F31667"/>
    <w:rsid w:val="00F617C2"/>
    <w:rsid w:val="00F9343E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27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2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7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</TotalTime>
  <Pages>4</Pages>
  <Words>469</Words>
  <Characters>2675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《雅思英语(初级1)》课程教学大纲</dc:title>
  <dc:subject/>
  <dc:creator>lenovo</dc:creator>
  <cp:keywords/>
  <dc:description/>
  <cp:lastModifiedBy>Microsoft</cp:lastModifiedBy>
  <cp:revision>33</cp:revision>
  <cp:lastPrinted>2017-01-05T16:24:00Z</cp:lastPrinted>
  <dcterms:created xsi:type="dcterms:W3CDTF">2018-09-03T05:02:00Z</dcterms:created>
  <dcterms:modified xsi:type="dcterms:W3CDTF">2018-09-06T12:46:00Z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